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AC16B" w14:textId="517FFF02" w:rsidR="006B2F86" w:rsidRDefault="0037749F" w:rsidP="00E71FC3">
      <w:pPr>
        <w:pStyle w:val="NoSpacing"/>
      </w:pPr>
      <w:r>
        <w:rPr>
          <w:u w:val="single"/>
        </w:rPr>
        <w:t>Alice RUSSELL</w:t>
      </w:r>
      <w:r>
        <w:t xml:space="preserve">   </w:t>
      </w:r>
      <w:proofErr w:type="gramStart"/>
      <w:r>
        <w:t xml:space="preserve">   (</w:t>
      </w:r>
      <w:proofErr w:type="gramEnd"/>
      <w:r>
        <w:t>fl.1403)</w:t>
      </w:r>
    </w:p>
    <w:p w14:paraId="3666E37E" w14:textId="76026416" w:rsidR="0037749F" w:rsidRDefault="0037749F" w:rsidP="00E71FC3">
      <w:pPr>
        <w:pStyle w:val="NoSpacing"/>
      </w:pPr>
      <w:r>
        <w:t>of Canterbury.</w:t>
      </w:r>
    </w:p>
    <w:p w14:paraId="54C698C7" w14:textId="61DFDCA3" w:rsidR="0037749F" w:rsidRDefault="0037749F" w:rsidP="00E71FC3">
      <w:pPr>
        <w:pStyle w:val="NoSpacing"/>
      </w:pPr>
    </w:p>
    <w:p w14:paraId="64204AF4" w14:textId="45E86881" w:rsidR="0037749F" w:rsidRDefault="0037749F" w:rsidP="00E71FC3">
      <w:pPr>
        <w:pStyle w:val="NoSpacing"/>
      </w:pPr>
    </w:p>
    <w:p w14:paraId="7FFDEBFC" w14:textId="4F9EBB36" w:rsidR="0037749F" w:rsidRDefault="0037749F" w:rsidP="00E71FC3">
      <w:pPr>
        <w:pStyle w:val="NoSpacing"/>
      </w:pPr>
      <w:r>
        <w:t>Daughter of John Russell, smith(q.v.).   (Cowper p.126)</w:t>
      </w:r>
    </w:p>
    <w:p w14:paraId="1780F19E" w14:textId="1B588D5B" w:rsidR="0037749F" w:rsidRDefault="0037749F" w:rsidP="00E71FC3">
      <w:pPr>
        <w:pStyle w:val="NoSpacing"/>
      </w:pPr>
      <w:r>
        <w:t xml:space="preserve">= John </w:t>
      </w:r>
      <w:proofErr w:type="spellStart"/>
      <w:r>
        <w:t>Hamelyn</w:t>
      </w:r>
      <w:proofErr w:type="spellEnd"/>
      <w:r>
        <w:t>(q.v.).  (ibid.)</w:t>
      </w:r>
    </w:p>
    <w:p w14:paraId="2F33A27E" w14:textId="6AED8BB8" w:rsidR="0037749F" w:rsidRDefault="0037749F" w:rsidP="00E71FC3">
      <w:pPr>
        <w:pStyle w:val="NoSpacing"/>
      </w:pPr>
    </w:p>
    <w:p w14:paraId="36160AC7" w14:textId="06A854BB" w:rsidR="0037749F" w:rsidRDefault="0037749F" w:rsidP="00E71FC3">
      <w:pPr>
        <w:pStyle w:val="NoSpacing"/>
      </w:pPr>
    </w:p>
    <w:p w14:paraId="02C734A6" w14:textId="292397B3" w:rsidR="0037749F" w:rsidRPr="0037749F" w:rsidRDefault="0037749F" w:rsidP="00E71FC3">
      <w:pPr>
        <w:pStyle w:val="NoSpacing"/>
      </w:pPr>
      <w:r>
        <w:t>17 August 2018</w:t>
      </w:r>
      <w:bookmarkStart w:id="0" w:name="_GoBack"/>
      <w:bookmarkEnd w:id="0"/>
    </w:p>
    <w:sectPr w:rsidR="0037749F" w:rsidRPr="003774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69058" w14:textId="77777777" w:rsidR="0037749F" w:rsidRDefault="0037749F" w:rsidP="00E71FC3">
      <w:pPr>
        <w:spacing w:after="0" w:line="240" w:lineRule="auto"/>
      </w:pPr>
      <w:r>
        <w:separator/>
      </w:r>
    </w:p>
  </w:endnote>
  <w:endnote w:type="continuationSeparator" w:id="0">
    <w:p w14:paraId="1D2798BC" w14:textId="77777777" w:rsidR="0037749F" w:rsidRDefault="003774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012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AEC3B" w14:textId="77777777" w:rsidR="0037749F" w:rsidRDefault="0037749F" w:rsidP="00E71FC3">
      <w:pPr>
        <w:spacing w:after="0" w:line="240" w:lineRule="auto"/>
      </w:pPr>
      <w:r>
        <w:separator/>
      </w:r>
    </w:p>
  </w:footnote>
  <w:footnote w:type="continuationSeparator" w:id="0">
    <w:p w14:paraId="74872532" w14:textId="77777777" w:rsidR="0037749F" w:rsidRDefault="003774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49F"/>
    <w:rsid w:val="001A7C09"/>
    <w:rsid w:val="0037749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A6501"/>
  <w15:chartTrackingRefBased/>
  <w15:docId w15:val="{B67C9D77-7A80-4C2E-B94A-8052FFD7E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2018-08-17T20:06:00Z</dcterms:created>
  <dcterms:modified xsi:type="dcterms:W3CDTF">2018-08-17T20:07:00Z</dcterms:modified>
</cp:coreProperties>
</file>